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proofErr w:type="spellStart"/>
            <w:r w:rsidR="000508A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Βιντεοπροβολέας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Πηγή φωτός </w:t>
            </w:r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LED ή </w:t>
            </w:r>
            <w:proofErr w:type="spellStart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Laser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Φωτεινότητα </w:t>
            </w:r>
            <w:proofErr w:type="spellStart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μεγαλυτερη</w:t>
            </w:r>
            <w:proofErr w:type="spellEnd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από 700 ANSI </w:t>
            </w:r>
            <w:proofErr w:type="spellStart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Lumens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0508AA" w:rsidRDefault="000508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Ανάλυση</w:t>
            </w:r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Native Full HD (1920x1080 pixels)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Βάρος κάτω από δύο κιλά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0508AA" w:rsidRDefault="000508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Συνδεσιμότητα</w:t>
            </w:r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dual band </w:t>
            </w:r>
            <w:proofErr w:type="spellStart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Wifi</w:t>
            </w:r>
            <w:proofErr w:type="spellEnd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, Bluetooth 5.0, HDMI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508AA" w:rsidRPr="000508AA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508AA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508AA" w:rsidRDefault="000508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Λειτουργικό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συστημα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Επίσημο </w:t>
            </w:r>
            <w:proofErr w:type="spellStart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Android</w:t>
            </w:r>
            <w:proofErr w:type="spellEnd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TV 10.0 με ενσωματωμένο </w:t>
            </w:r>
            <w:proofErr w:type="spellStart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Chromecast</w:t>
            </w:r>
            <w:proofErr w:type="spellEnd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</w:t>
            </w:r>
            <w:proofErr w:type="spellStart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Google</w:t>
            </w:r>
            <w:proofErr w:type="spellEnd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Assistant</w:t>
            </w:r>
            <w:proofErr w:type="spellEnd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508AA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508AA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508AA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Auto-</w:t>
            </w:r>
            <w:proofErr w:type="spellStart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Focus</w:t>
            </w:r>
            <w:proofErr w:type="spellEnd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(αυτόματη εστίαση) και Auto-</w:t>
            </w:r>
            <w:proofErr w:type="spellStart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Keystone</w:t>
            </w:r>
            <w:proofErr w:type="spellEnd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Correction</w:t>
            </w:r>
            <w:proofErr w:type="spellEnd"/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(αυτόματη διόρθωση τραπεζοειδούς παραμόρφωσης).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0508AA" w:rsidRPr="000508AA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508AA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508AA" w:rsidRPr="000508AA" w:rsidRDefault="000508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508A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Ενσωματωμένα στερεοφωνικά ηχεία με συνολική ισχύ τουλάχιστον 10W (2x5W)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508AA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508AA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508AA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0508A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508AA"/>
    <w:rsid w:val="00066F06"/>
    <w:rsid w:val="000E333F"/>
    <w:rsid w:val="00115F5C"/>
    <w:rsid w:val="0024151E"/>
    <w:rsid w:val="002C5B52"/>
    <w:rsid w:val="0068091D"/>
    <w:rsid w:val="007C3968"/>
    <w:rsid w:val="008D329F"/>
    <w:rsid w:val="00967766"/>
    <w:rsid w:val="009A6F68"/>
    <w:rsid w:val="00CE61CA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4EEF2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54C6653A</Template>
  <TotalTime>0</TotalTime>
  <Pages>1</Pages>
  <Words>96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3</cp:revision>
  <dcterms:created xsi:type="dcterms:W3CDTF">2025-10-07T10:23:00Z</dcterms:created>
  <dcterms:modified xsi:type="dcterms:W3CDTF">2025-10-07T10:23:00Z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9360a425-b4ed-4455-8b40-8cccb78c69b5</vt:lpwstr>
  </property>
</Properties>
</file>